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6141C" w14:textId="320AB883" w:rsidR="006B2F86" w:rsidRDefault="00FE24A8" w:rsidP="00E71FC3">
      <w:pPr>
        <w:pStyle w:val="NoSpacing"/>
      </w:pPr>
      <w:r>
        <w:rPr>
          <w:u w:val="single"/>
        </w:rPr>
        <w:t>Joan KIRKEHAM</w:t>
      </w:r>
      <w:r>
        <w:t xml:space="preserve">    </w:t>
      </w:r>
      <w:proofErr w:type="gramStart"/>
      <w:r>
        <w:t xml:space="preserve">   (</w:t>
      </w:r>
      <w:proofErr w:type="gramEnd"/>
      <w:r>
        <w:t>d.1426)</w:t>
      </w:r>
    </w:p>
    <w:p w14:paraId="605553CD" w14:textId="24662FD7" w:rsidR="00FE24A8" w:rsidRDefault="00FE24A8" w:rsidP="00E71FC3">
      <w:pPr>
        <w:pStyle w:val="NoSpacing"/>
      </w:pPr>
      <w:r>
        <w:t>of York. Widow.</w:t>
      </w:r>
    </w:p>
    <w:p w14:paraId="7F46089E" w14:textId="3CC59A79" w:rsidR="00FE24A8" w:rsidRDefault="00FE24A8" w:rsidP="00E71FC3">
      <w:pPr>
        <w:pStyle w:val="NoSpacing"/>
      </w:pPr>
    </w:p>
    <w:p w14:paraId="03C3DE37" w14:textId="0C3097AF" w:rsidR="00FE24A8" w:rsidRDefault="00FE24A8" w:rsidP="00E71FC3">
      <w:pPr>
        <w:pStyle w:val="NoSpacing"/>
      </w:pPr>
    </w:p>
    <w:p w14:paraId="3F37D4CA" w14:textId="61BA568C" w:rsidR="00FE24A8" w:rsidRDefault="00FE24A8" w:rsidP="00E71FC3">
      <w:pPr>
        <w:pStyle w:val="NoSpacing"/>
      </w:pPr>
      <w:r>
        <w:t>= John, potter.   (W.Y.R. p.98)</w:t>
      </w:r>
    </w:p>
    <w:p w14:paraId="44972894" w14:textId="75FC88EF" w:rsidR="00FE24A8" w:rsidRDefault="00FE24A8" w:rsidP="00E71FC3">
      <w:pPr>
        <w:pStyle w:val="NoSpacing"/>
      </w:pPr>
    </w:p>
    <w:p w14:paraId="741E2A7D" w14:textId="4450EC61" w:rsidR="00FE24A8" w:rsidRDefault="00FE24A8" w:rsidP="00E71FC3">
      <w:pPr>
        <w:pStyle w:val="NoSpacing"/>
      </w:pPr>
    </w:p>
    <w:p w14:paraId="6F891F86" w14:textId="65BCA280" w:rsidR="00FE24A8" w:rsidRDefault="00FE24A8" w:rsidP="00E71FC3">
      <w:pPr>
        <w:pStyle w:val="NoSpacing"/>
      </w:pPr>
      <w:r>
        <w:t xml:space="preserve">  7 Oct.1426</w:t>
      </w:r>
      <w:r>
        <w:tab/>
      </w:r>
      <w:r>
        <w:t xml:space="preserve">He made his Will.   </w:t>
      </w:r>
      <w:r>
        <w:t>(ibid.)</w:t>
      </w:r>
    </w:p>
    <w:p w14:paraId="1CE1825A" w14:textId="77777777" w:rsidR="00FE24A8" w:rsidRDefault="00FE24A8" w:rsidP="00FE24A8">
      <w:pPr>
        <w:pStyle w:val="NoSpacing"/>
      </w:pPr>
      <w:r>
        <w:t>15 Oct.</w:t>
      </w:r>
      <w:r>
        <w:tab/>
      </w:r>
      <w:r>
        <w:tab/>
      </w:r>
      <w:r>
        <w:t>Probate of his Will.   (ibid.)</w:t>
      </w:r>
    </w:p>
    <w:p w14:paraId="12527770" w14:textId="77777777" w:rsidR="00FE24A8" w:rsidRDefault="00FE24A8" w:rsidP="00FE24A8">
      <w:pPr>
        <w:pStyle w:val="NoSpacing"/>
      </w:pPr>
    </w:p>
    <w:p w14:paraId="00BCB4C5" w14:textId="77777777" w:rsidR="00FE24A8" w:rsidRDefault="00FE24A8" w:rsidP="00FE24A8">
      <w:pPr>
        <w:pStyle w:val="NoSpacing"/>
      </w:pPr>
    </w:p>
    <w:p w14:paraId="10B2FDD7" w14:textId="626F9C11" w:rsidR="00FE24A8" w:rsidRPr="00FE24A8" w:rsidRDefault="00FE24A8" w:rsidP="00FE24A8">
      <w:pPr>
        <w:pStyle w:val="NoSpacing"/>
      </w:pPr>
      <w:r>
        <w:t>23 February 2019</w:t>
      </w:r>
      <w:bookmarkStart w:id="0" w:name="_GoBack"/>
      <w:bookmarkEnd w:id="0"/>
    </w:p>
    <w:sectPr w:rsidR="00FE24A8" w:rsidRPr="00FE24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F0832" w14:textId="77777777" w:rsidR="00FE24A8" w:rsidRDefault="00FE24A8" w:rsidP="00E71FC3">
      <w:pPr>
        <w:spacing w:after="0" w:line="240" w:lineRule="auto"/>
      </w:pPr>
      <w:r>
        <w:separator/>
      </w:r>
    </w:p>
  </w:endnote>
  <w:endnote w:type="continuationSeparator" w:id="0">
    <w:p w14:paraId="3EEE4677" w14:textId="77777777" w:rsidR="00FE24A8" w:rsidRDefault="00FE24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FCA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38FB6" w14:textId="77777777" w:rsidR="00FE24A8" w:rsidRDefault="00FE24A8" w:rsidP="00E71FC3">
      <w:pPr>
        <w:spacing w:after="0" w:line="240" w:lineRule="auto"/>
      </w:pPr>
      <w:r>
        <w:separator/>
      </w:r>
    </w:p>
  </w:footnote>
  <w:footnote w:type="continuationSeparator" w:id="0">
    <w:p w14:paraId="1813278A" w14:textId="77777777" w:rsidR="00FE24A8" w:rsidRDefault="00FE24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4A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C3D17"/>
  <w15:chartTrackingRefBased/>
  <w15:docId w15:val="{E9AA2AB1-FDBE-45A1-A224-EEEFD387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2019-02-23T21:04:00Z</dcterms:created>
  <dcterms:modified xsi:type="dcterms:W3CDTF">2019-02-23T21:12:00Z</dcterms:modified>
</cp:coreProperties>
</file>